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065" w:rsidRDefault="00444065" w:rsidP="00444065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Robert BASSET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444065" w:rsidRDefault="00444065" w:rsidP="00444065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444065" w:rsidRDefault="00444065" w:rsidP="00444065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444065" w:rsidRDefault="00444065" w:rsidP="00444065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Henry </w:t>
      </w:r>
      <w:proofErr w:type="spellStart"/>
      <w:r>
        <w:rPr>
          <w:rFonts w:ascii="Times New Roman" w:eastAsia="Calibri" w:hAnsi="Times New Roman" w:cs="Times New Roman"/>
        </w:rPr>
        <w:t>Cantlowe</w:t>
      </w:r>
      <w:proofErr w:type="spellEnd"/>
      <w:r>
        <w:rPr>
          <w:rFonts w:ascii="Times New Roman" w:eastAsia="Calibri" w:hAnsi="Times New Roman" w:cs="Times New Roman"/>
        </w:rPr>
        <w:t xml:space="preserve"> of London, mercer(q.v.), and 9 others brought a plaint of</w:t>
      </w:r>
    </w:p>
    <w:p w:rsidR="00444065" w:rsidRDefault="00444065" w:rsidP="00444065">
      <w:pPr>
        <w:tabs>
          <w:tab w:val="left" w:pos="720"/>
          <w:tab w:val="left" w:pos="1440"/>
          <w:tab w:val="left" w:pos="1965"/>
        </w:tabs>
        <w:ind w:left="1440"/>
        <w:rPr>
          <w:rStyle w:val="Hyperlink"/>
          <w:rFonts w:ascii="Times New Roman" w:eastAsia="Calibri" w:hAnsi="Times New Roman" w:cs="Times New Roman"/>
          <w:color w:val="auto"/>
          <w:u w:val="none"/>
        </w:rPr>
      </w:pPr>
      <w:r>
        <w:rPr>
          <w:rFonts w:ascii="Times New Roman" w:eastAsia="Calibri" w:hAnsi="Times New Roman" w:cs="Times New Roman"/>
        </w:rPr>
        <w:t xml:space="preserve">forcible entry against him, </w:t>
      </w:r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 xml:space="preserve">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Gaynesford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 xml:space="preserve">(q.v.), Richard Tame(q.v.), William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Merston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 xml:space="preserve">(q.v.) and Edmund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Shawe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u w:val="none"/>
        </w:rPr>
        <w:t>(q.v.).</w:t>
      </w:r>
    </w:p>
    <w:p w:rsidR="00444065" w:rsidRDefault="00444065" w:rsidP="00444065">
      <w:pPr>
        <w:tabs>
          <w:tab w:val="left" w:pos="720"/>
          <w:tab w:val="left" w:pos="1440"/>
          <w:tab w:val="left" w:pos="1965"/>
        </w:tabs>
        <w:ind w:left="144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444065" w:rsidRDefault="00444065" w:rsidP="00444065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444065" w:rsidRDefault="00444065" w:rsidP="00444065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444065" w:rsidRDefault="00444065" w:rsidP="00444065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23 May 2017</w:t>
      </w:r>
    </w:p>
    <w:p w:rsidR="006B2F86" w:rsidRPr="00E71FC3" w:rsidRDefault="0044406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065" w:rsidRDefault="00444065" w:rsidP="00E71FC3">
      <w:r>
        <w:separator/>
      </w:r>
    </w:p>
  </w:endnote>
  <w:endnote w:type="continuationSeparator" w:id="0">
    <w:p w:rsidR="00444065" w:rsidRDefault="0044406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065" w:rsidRDefault="00444065" w:rsidP="00E71FC3">
      <w:r>
        <w:separator/>
      </w:r>
    </w:p>
  </w:footnote>
  <w:footnote w:type="continuationSeparator" w:id="0">
    <w:p w:rsidR="00444065" w:rsidRDefault="0044406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4065"/>
    <w:rsid w:val="001A7C09"/>
    <w:rsid w:val="0044406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B1E3D7-963A-4BFC-BD9F-AEFED1CA1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4406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4440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2017-05-27T19:52:00Z</dcterms:created>
  <dcterms:modified xsi:type="dcterms:W3CDTF">2017-05-27T19:53:00Z</dcterms:modified>
</cp:coreProperties>
</file>